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23C" w:rsidRPr="00EC1646" w:rsidRDefault="00B1523C" w:rsidP="00B500D4">
      <w:pPr>
        <w:suppressAutoHyphens/>
        <w:autoSpaceDE w:val="0"/>
        <w:autoSpaceDN w:val="0"/>
        <w:adjustRightInd w:val="0"/>
        <w:spacing w:before="266"/>
        <w:jc w:val="center"/>
      </w:pPr>
      <w:r w:rsidRPr="00EC1646">
        <w:t>ПОЯСНИТЕЛЬНАЯ ЗАПИСКА</w:t>
      </w:r>
    </w:p>
    <w:p w:rsidR="00B1523C" w:rsidRPr="00EC1646" w:rsidRDefault="00B1523C" w:rsidP="00B500D4">
      <w:pPr>
        <w:suppressAutoHyphens/>
        <w:autoSpaceDE w:val="0"/>
        <w:autoSpaceDN w:val="0"/>
        <w:adjustRightInd w:val="0"/>
        <w:jc w:val="center"/>
      </w:pPr>
      <w:r w:rsidRPr="00EC1646">
        <w:t>к форме ГМ-17 по разделу "Состояние охраны труда</w:t>
      </w:r>
    </w:p>
    <w:p w:rsidR="00B1523C" w:rsidRPr="00EC1646" w:rsidRDefault="00B1523C" w:rsidP="00B500D4">
      <w:pPr>
        <w:suppressAutoHyphens/>
        <w:autoSpaceDE w:val="0"/>
        <w:autoSpaceDN w:val="0"/>
        <w:adjustRightInd w:val="0"/>
        <w:jc w:val="center"/>
      </w:pPr>
      <w:r w:rsidRPr="00EC1646">
        <w:t>и проведенные  мероприятия  по улучшению условий</w:t>
      </w:r>
    </w:p>
    <w:p w:rsidR="00B1523C" w:rsidRPr="00EC1646" w:rsidRDefault="00B1523C" w:rsidP="00B500D4">
      <w:pPr>
        <w:suppressAutoHyphens/>
        <w:autoSpaceDE w:val="0"/>
        <w:autoSpaceDN w:val="0"/>
        <w:adjustRightInd w:val="0"/>
        <w:spacing w:after="532"/>
        <w:jc w:val="center"/>
      </w:pPr>
      <w:r w:rsidRPr="00EC1646">
        <w:t>и охраны труда" за 2010 год.</w:t>
      </w:r>
    </w:p>
    <w:p w:rsidR="00B1523C" w:rsidRPr="00EC1646" w:rsidRDefault="00B1523C" w:rsidP="00B500D4">
      <w:pPr>
        <w:suppressAutoHyphens/>
        <w:autoSpaceDE w:val="0"/>
        <w:autoSpaceDN w:val="0"/>
        <w:adjustRightInd w:val="0"/>
        <w:spacing w:after="532"/>
        <w:jc w:val="center"/>
        <w:rPr>
          <w:b/>
          <w:bCs/>
        </w:rPr>
      </w:pPr>
      <w:r w:rsidRPr="00EC1646">
        <w:rPr>
          <w:b/>
          <w:bCs/>
        </w:rPr>
        <w:t>1. Проведенные мероприятия по улучшению условий труда по всем статьям бюджетной классификации.</w:t>
      </w:r>
    </w:p>
    <w:p w:rsidR="00B1523C" w:rsidRPr="00EC1646" w:rsidRDefault="00B1523C" w:rsidP="00B500D4">
      <w:pPr>
        <w:suppressAutoHyphens/>
        <w:autoSpaceDE w:val="0"/>
        <w:autoSpaceDN w:val="0"/>
        <w:adjustRightInd w:val="0"/>
        <w:ind w:firstLine="340"/>
        <w:jc w:val="both"/>
      </w:pPr>
      <w:r w:rsidRPr="00EC1646">
        <w:t>В 2010 году в организациях в ГУ «Архангельский ЦГМС-Р» проведены мероприятия по улучшению условий труда, приведению служебных помещений в соответствие с санитарными нормами, выполнению требований охраны труда, пожарной безопасности:</w:t>
      </w:r>
    </w:p>
    <w:p w:rsidR="00B1523C" w:rsidRPr="00EC1646" w:rsidRDefault="00B1523C" w:rsidP="00213A23">
      <w:pPr>
        <w:suppressAutoHyphens/>
        <w:autoSpaceDE w:val="0"/>
        <w:autoSpaceDN w:val="0"/>
        <w:adjustRightInd w:val="0"/>
        <w:jc w:val="both"/>
      </w:pPr>
      <w:r w:rsidRPr="00EC1646">
        <w:t>- приобретены сертифицированные спецодежда, обувь, спасательные жилеты и другие СИЗ, затраты составили  409,0 тыс.руб.;</w:t>
      </w:r>
    </w:p>
    <w:p w:rsidR="00B1523C" w:rsidRPr="00EC1646" w:rsidRDefault="00B1523C" w:rsidP="00213A23">
      <w:pPr>
        <w:suppressAutoHyphens/>
        <w:autoSpaceDE w:val="0"/>
        <w:autoSpaceDN w:val="0"/>
        <w:adjustRightInd w:val="0"/>
        <w:jc w:val="both"/>
      </w:pPr>
      <w:r w:rsidRPr="00EC1646">
        <w:t>- обеспечена выдача работникам, занятым на работах с вредными условиями труда, молока и других равноценных продуктов, затраты составили 166,1 тыс.руб.;</w:t>
      </w:r>
    </w:p>
    <w:p w:rsidR="00B1523C" w:rsidRPr="00EC1646" w:rsidRDefault="00B1523C" w:rsidP="00213A23">
      <w:pPr>
        <w:suppressAutoHyphens/>
        <w:autoSpaceDE w:val="0"/>
        <w:autoSpaceDN w:val="0"/>
        <w:adjustRightInd w:val="0"/>
        <w:jc w:val="both"/>
      </w:pPr>
      <w:r w:rsidRPr="00EC1646">
        <w:t>- приобретены средства пожаротушения, затраты составили 108,4 тыс. руб.;</w:t>
      </w:r>
    </w:p>
    <w:p w:rsidR="00B1523C" w:rsidRPr="00EC1646" w:rsidRDefault="00B1523C" w:rsidP="00213A23">
      <w:pPr>
        <w:suppressAutoHyphens/>
        <w:autoSpaceDE w:val="0"/>
        <w:autoSpaceDN w:val="0"/>
        <w:adjustRightInd w:val="0"/>
        <w:jc w:val="both"/>
      </w:pPr>
      <w:r w:rsidRPr="00EC1646">
        <w:t>- приобретены медицинские аптечки и медикаменты, затраты  составили 115,4 тыс.руб.;</w:t>
      </w:r>
    </w:p>
    <w:p w:rsidR="00B1523C" w:rsidRPr="00EC1646" w:rsidRDefault="00B1523C" w:rsidP="00213A23">
      <w:pPr>
        <w:suppressAutoHyphens/>
        <w:autoSpaceDE w:val="0"/>
        <w:autoSpaceDN w:val="0"/>
        <w:adjustRightInd w:val="0"/>
        <w:jc w:val="both"/>
      </w:pPr>
      <w:r w:rsidRPr="00EC1646">
        <w:t>- приобретены смывающие и обеззараживающие средства, затраты составили – 80,0 тыс. руб.</w:t>
      </w:r>
    </w:p>
    <w:p w:rsidR="00B1523C" w:rsidRPr="00EC1646" w:rsidRDefault="00B1523C" w:rsidP="00213A23">
      <w:pPr>
        <w:suppressAutoHyphens/>
        <w:autoSpaceDE w:val="0"/>
        <w:autoSpaceDN w:val="0"/>
        <w:adjustRightInd w:val="0"/>
        <w:jc w:val="both"/>
      </w:pPr>
      <w:r w:rsidRPr="00EC1646">
        <w:t>-проведены медицинские осмотры работников. работающих во вредных условиях труда, затраты составили 99,7 тыс. руб.;</w:t>
      </w:r>
    </w:p>
    <w:p w:rsidR="00B1523C" w:rsidRPr="00EC1646" w:rsidRDefault="00B1523C" w:rsidP="001B3ED3">
      <w:pPr>
        <w:jc w:val="both"/>
      </w:pPr>
      <w:r w:rsidRPr="00EC1646">
        <w:t>-проведена аттестация рабочих мест по условиям труда (29 рабочих мест) затраты составили 87,0 тыс. руб.;</w:t>
      </w:r>
    </w:p>
    <w:p w:rsidR="00B1523C" w:rsidRPr="00EC1646" w:rsidRDefault="00B1523C" w:rsidP="001B3ED3">
      <w:pPr>
        <w:jc w:val="both"/>
      </w:pPr>
      <w:r w:rsidRPr="00EC1646">
        <w:t>- проведено обучение руководителей и специалистов по охране труда и пожарной безопасности, затраты составили 6,9 тыс. руб.;</w:t>
      </w:r>
    </w:p>
    <w:p w:rsidR="00B1523C" w:rsidRPr="00EC1646" w:rsidRDefault="00B1523C" w:rsidP="001B3ED3">
      <w:pPr>
        <w:jc w:val="both"/>
      </w:pPr>
      <w:r w:rsidRPr="00EC1646">
        <w:t>- выполнен монтаж автоматической пожарной сигнализации на двух этажах административного здания ул. Маяковского, 2, затраты составили 576,0 тыс. руб.;</w:t>
      </w:r>
    </w:p>
    <w:p w:rsidR="00B1523C" w:rsidRPr="00EC1646" w:rsidRDefault="00B1523C" w:rsidP="001B3ED3">
      <w:pPr>
        <w:jc w:val="both"/>
      </w:pPr>
      <w:r w:rsidRPr="00EC1646">
        <w:t xml:space="preserve">-приобретены нормативные документы по охране труда, затраты составили 12,0 тыс. руб.; </w:t>
      </w:r>
    </w:p>
    <w:p w:rsidR="00B1523C" w:rsidRPr="00EC1646" w:rsidRDefault="00B1523C" w:rsidP="00564A59">
      <w:pPr>
        <w:jc w:val="both"/>
      </w:pPr>
      <w:r w:rsidRPr="00EC1646">
        <w:t>-произведена замена светильников на МГ-2 Соловки на сумму 2,8 тыс. руб.</w:t>
      </w:r>
    </w:p>
    <w:p w:rsidR="00B1523C" w:rsidRPr="00EC1646" w:rsidRDefault="00B1523C" w:rsidP="00480F78">
      <w:pPr>
        <w:jc w:val="both"/>
      </w:pPr>
      <w:r w:rsidRPr="00EC1646">
        <w:t>Для улучшения санитарно-гигиенических условий, приведения помещений, сооружений, рабочих площадок в соответствие  требованиям безопасного проведения работ и наблюдений выполнены  строительно- ремонтные работы по предотвращению влияния вредных и опасных факторов на жизнь и здоровье работников, затраты составили 2175,1 тыс. руб. (ремонт зданий, замена аварийной электропроводки, ремонт печей, мостков на сети станций и т.д.)</w:t>
      </w:r>
    </w:p>
    <w:p w:rsidR="00B1523C" w:rsidRPr="00EC1646" w:rsidRDefault="00B1523C" w:rsidP="005A6711">
      <w:pPr>
        <w:ind w:firstLine="340"/>
        <w:jc w:val="both"/>
      </w:pPr>
      <w:r w:rsidRPr="00EC1646">
        <w:t xml:space="preserve">Общая сумма затрат на мероприятия по улучшению условий труда в Архангельском ЦГМС-Р составила   4046,3  тыс. руб. </w:t>
      </w:r>
    </w:p>
    <w:p w:rsidR="00B1523C" w:rsidRPr="00EC1646" w:rsidRDefault="00B1523C" w:rsidP="00B500D4">
      <w:pPr>
        <w:suppressAutoHyphens/>
        <w:autoSpaceDE w:val="0"/>
        <w:autoSpaceDN w:val="0"/>
        <w:adjustRightInd w:val="0"/>
        <w:ind w:firstLine="340"/>
        <w:jc w:val="both"/>
        <w:rPr>
          <w:b/>
          <w:bCs/>
        </w:rPr>
      </w:pPr>
    </w:p>
    <w:p w:rsidR="00B1523C" w:rsidRPr="00EC1646" w:rsidRDefault="00B1523C" w:rsidP="00B500D4">
      <w:pPr>
        <w:suppressAutoHyphens/>
        <w:autoSpaceDE w:val="0"/>
        <w:autoSpaceDN w:val="0"/>
        <w:adjustRightInd w:val="0"/>
        <w:ind w:firstLine="340"/>
        <w:jc w:val="both"/>
      </w:pPr>
    </w:p>
    <w:p w:rsidR="00B1523C" w:rsidRPr="00EC1646" w:rsidRDefault="00B1523C" w:rsidP="00B500D4">
      <w:pPr>
        <w:suppressAutoHyphens/>
        <w:autoSpaceDE w:val="0"/>
        <w:autoSpaceDN w:val="0"/>
        <w:adjustRightInd w:val="0"/>
        <w:ind w:firstLine="340"/>
        <w:jc w:val="center"/>
        <w:rPr>
          <w:b/>
          <w:bCs/>
        </w:rPr>
      </w:pPr>
      <w:r w:rsidRPr="00EC1646">
        <w:rPr>
          <w:b/>
          <w:bCs/>
        </w:rPr>
        <w:t xml:space="preserve">2. Состояние охраны труда и проведенные мероприятия </w:t>
      </w:r>
    </w:p>
    <w:p w:rsidR="00B1523C" w:rsidRPr="00EC1646" w:rsidRDefault="00B1523C" w:rsidP="00B500D4">
      <w:pPr>
        <w:suppressAutoHyphens/>
        <w:autoSpaceDE w:val="0"/>
        <w:autoSpaceDN w:val="0"/>
        <w:adjustRightInd w:val="0"/>
        <w:ind w:firstLine="340"/>
        <w:jc w:val="center"/>
        <w:rPr>
          <w:b/>
          <w:bCs/>
        </w:rPr>
      </w:pPr>
      <w:r w:rsidRPr="00EC1646">
        <w:rPr>
          <w:b/>
          <w:bCs/>
        </w:rPr>
        <w:t>по ее улучшению.</w:t>
      </w:r>
    </w:p>
    <w:p w:rsidR="00B1523C" w:rsidRPr="00EC1646" w:rsidRDefault="00B1523C" w:rsidP="00B500D4">
      <w:pPr>
        <w:suppressAutoHyphens/>
        <w:autoSpaceDE w:val="0"/>
        <w:autoSpaceDN w:val="0"/>
        <w:adjustRightInd w:val="0"/>
        <w:ind w:firstLine="340"/>
        <w:jc w:val="both"/>
        <w:rPr>
          <w:b/>
          <w:bCs/>
        </w:rPr>
      </w:pPr>
    </w:p>
    <w:p w:rsidR="00B1523C" w:rsidRPr="00EC1646" w:rsidRDefault="00B1523C" w:rsidP="00B500D4">
      <w:pPr>
        <w:suppressAutoHyphens/>
        <w:autoSpaceDE w:val="0"/>
        <w:autoSpaceDN w:val="0"/>
        <w:adjustRightInd w:val="0"/>
        <w:ind w:firstLine="340"/>
        <w:jc w:val="both"/>
      </w:pPr>
    </w:p>
    <w:p w:rsidR="00B1523C" w:rsidRPr="00EC1646" w:rsidRDefault="00B1523C" w:rsidP="003B41DA">
      <w:pPr>
        <w:suppressAutoHyphens/>
        <w:autoSpaceDE w:val="0"/>
        <w:autoSpaceDN w:val="0"/>
        <w:adjustRightInd w:val="0"/>
        <w:ind w:firstLine="340"/>
        <w:jc w:val="both"/>
      </w:pPr>
      <w:r w:rsidRPr="00EC1646">
        <w:t>В 2010 году произошел один несчастный случай. 13 сентября 2010 года при производстве ремонтных работ получил травму и.о. начальника станции МГ-2 Абрамовский маяк Попов Г.И., По медицинскому заключению травма относится к легкой степени. Несчастный случай был расследован комиссией ГУ «Архангельский ЦГМС-Р» и признан связанным с производством. Акт о несчастном случае был направлен в ФСС и Росгидромет.</w:t>
      </w:r>
    </w:p>
    <w:p w:rsidR="00B1523C" w:rsidRPr="00EC1646" w:rsidRDefault="00B1523C" w:rsidP="003B41DA">
      <w:pPr>
        <w:pStyle w:val="a"/>
        <w:spacing w:before="120"/>
        <w:ind w:firstLine="624"/>
        <w:rPr>
          <w:sz w:val="24"/>
          <w:szCs w:val="24"/>
        </w:rPr>
      </w:pPr>
      <w:r w:rsidRPr="00EC1646">
        <w:rPr>
          <w:rFonts w:ascii="Times New Roman" w:hAnsi="Times New Roman" w:cs="Times New Roman"/>
          <w:sz w:val="24"/>
          <w:szCs w:val="24"/>
        </w:rPr>
        <w:t xml:space="preserve"> За 2010 года в подразделениях ГУ «Архангельский ЦГМС-Р» произошел один пожар. </w:t>
      </w:r>
      <w:r w:rsidRPr="00EC1646">
        <w:rPr>
          <w:rFonts w:ascii="TimesET Cyr" w:hAnsi="TimesET Cyr" w:cs="TimesET Cyr"/>
          <w:sz w:val="24"/>
          <w:szCs w:val="24"/>
        </w:rPr>
        <w:t>10 декабря на труднодоступной станции М-2 Хоседа–Хард произошел пожар в служебном здании. Для расследования причин пожара и оценки материального ущерба в Центре создан приказ о создании  комиссии по расследованию причин пожара. На  место происшествия выехал сотрудник</w:t>
      </w:r>
      <w:r w:rsidRPr="00EC1646">
        <w:rPr>
          <w:sz w:val="24"/>
          <w:szCs w:val="24"/>
        </w:rPr>
        <w:t>.</w:t>
      </w:r>
      <w:r w:rsidRPr="00EC1646">
        <w:rPr>
          <w:rFonts w:ascii="TimesET Cyr" w:hAnsi="TimesET Cyr" w:cs="TimesET Cyr"/>
          <w:sz w:val="24"/>
          <w:szCs w:val="24"/>
        </w:rPr>
        <w:t xml:space="preserve"> В данный момент проводится расследование причин пожара, устанавливаются размер материального ущерба.</w:t>
      </w:r>
      <w:r w:rsidRPr="00EC1646">
        <w:rPr>
          <w:sz w:val="24"/>
          <w:szCs w:val="24"/>
        </w:rPr>
        <w:t xml:space="preserve">  </w:t>
      </w:r>
      <w:r w:rsidRPr="00EC1646">
        <w:rPr>
          <w:rFonts w:ascii="TimesET Cyr" w:hAnsi="TimesET Cyr" w:cs="TimesET Cyr"/>
          <w:sz w:val="24"/>
          <w:szCs w:val="24"/>
        </w:rPr>
        <w:t>Ориентировочный размер ущерба от пожара не превышает 200 тыс. руб. Документы по расследованию причин пожара будут направлены в Росгидромет по окончанию работы комиссии.</w:t>
      </w:r>
    </w:p>
    <w:p w:rsidR="00B1523C" w:rsidRPr="00EC1646" w:rsidRDefault="00B1523C" w:rsidP="00A77550">
      <w:pPr>
        <w:suppressAutoHyphens/>
        <w:autoSpaceDE w:val="0"/>
        <w:autoSpaceDN w:val="0"/>
        <w:adjustRightInd w:val="0"/>
        <w:ind w:firstLine="340"/>
        <w:jc w:val="both"/>
      </w:pPr>
      <w:r w:rsidRPr="00EC1646">
        <w:t xml:space="preserve"> В подразделениях Северного УГМС  проведены мероприятия по улучшению условий труда и выполнению требований охраны труда, обеспечению пожарной безопасности, уделено особое внимание состоянию электропроводок, электрооборудования, системам отопления, отопительным печам, ремонту служебных зданий, приобретению средств индивидуальной защиты, средств пожаротушения, установки автоматической пожарной сигнализации. </w:t>
      </w:r>
    </w:p>
    <w:p w:rsidR="00B1523C" w:rsidRPr="00EC1646" w:rsidRDefault="00B1523C" w:rsidP="00B500D4">
      <w:pPr>
        <w:suppressAutoHyphens/>
        <w:autoSpaceDE w:val="0"/>
        <w:autoSpaceDN w:val="0"/>
        <w:adjustRightInd w:val="0"/>
        <w:ind w:firstLine="340"/>
        <w:jc w:val="both"/>
      </w:pPr>
      <w:r w:rsidRPr="00EC1646">
        <w:t>В течение 2010 года  проводилась внутренняя проверка пожарной безопасности в основных подразделениях Центра. Оформлены акты проверок, по которым приняты соответствующие меры. Результаты проверок пожарной безопасности обсуждены на совещании руководящего состава.</w:t>
      </w:r>
    </w:p>
    <w:p w:rsidR="00B1523C" w:rsidRPr="00EC1646" w:rsidRDefault="00B1523C" w:rsidP="00B500D4">
      <w:pPr>
        <w:suppressAutoHyphens/>
        <w:autoSpaceDE w:val="0"/>
        <w:autoSpaceDN w:val="0"/>
        <w:adjustRightInd w:val="0"/>
        <w:ind w:firstLine="340"/>
        <w:jc w:val="both"/>
      </w:pPr>
      <w:r w:rsidRPr="00EC1646">
        <w:t>Большая часть (90 %) энергетического оборудования, установленного на сети станций Центра, работает свыше 10 лет, выработало свой моторесурс и требует замены.</w:t>
      </w:r>
    </w:p>
    <w:p w:rsidR="00B1523C" w:rsidRPr="00EC1646" w:rsidRDefault="00B1523C" w:rsidP="00B500D4">
      <w:pPr>
        <w:suppressAutoHyphens/>
        <w:autoSpaceDE w:val="0"/>
        <w:autoSpaceDN w:val="0"/>
        <w:adjustRightInd w:val="0"/>
        <w:ind w:firstLine="340"/>
        <w:jc w:val="both"/>
      </w:pPr>
      <w:r w:rsidRPr="00EC1646">
        <w:t xml:space="preserve">Однако принимаемые меры по поддержанию работоспособности оборудования позволяют оценить состояние электробезопасности в целом как удовлетворительное. </w:t>
      </w:r>
    </w:p>
    <w:p w:rsidR="00B1523C" w:rsidRPr="00EC1646" w:rsidRDefault="00B1523C" w:rsidP="00B500D4">
      <w:pPr>
        <w:suppressAutoHyphens/>
        <w:autoSpaceDE w:val="0"/>
        <w:autoSpaceDN w:val="0"/>
        <w:adjustRightInd w:val="0"/>
        <w:ind w:firstLine="340"/>
        <w:jc w:val="both"/>
      </w:pPr>
      <w:r w:rsidRPr="00EC1646">
        <w:t>Гидрометрические установки, метеоплощадки, газогенераторные и аккумуляторные помещения на сети станций управления в целом отвечают требованиям охраны труда и техники безопасности.</w:t>
      </w:r>
    </w:p>
    <w:p w:rsidR="00B1523C" w:rsidRPr="00EC1646" w:rsidRDefault="00B1523C" w:rsidP="00B500D4">
      <w:pPr>
        <w:suppressAutoHyphens/>
        <w:autoSpaceDE w:val="0"/>
        <w:autoSpaceDN w:val="0"/>
        <w:adjustRightInd w:val="0"/>
        <w:ind w:firstLine="340"/>
        <w:jc w:val="both"/>
      </w:pPr>
      <w:r w:rsidRPr="00EC1646">
        <w:t>Грузоподъемные средства, механизмы и средства передвижения своевременно проходят аттестацию.</w:t>
      </w:r>
    </w:p>
    <w:p w:rsidR="00B1523C" w:rsidRPr="00EC1646" w:rsidRDefault="00B1523C" w:rsidP="00B500D4">
      <w:pPr>
        <w:suppressAutoHyphens/>
        <w:autoSpaceDE w:val="0"/>
        <w:autoSpaceDN w:val="0"/>
        <w:adjustRightInd w:val="0"/>
        <w:ind w:firstLine="340"/>
        <w:jc w:val="both"/>
      </w:pPr>
      <w:r w:rsidRPr="00EC1646">
        <w:t>Лестницы, пешеходные трассы к местам проведения наблюдений и работ, соответствуют нормам безопасности.</w:t>
      </w:r>
    </w:p>
    <w:p w:rsidR="00B1523C" w:rsidRPr="00EC1646" w:rsidRDefault="00B1523C" w:rsidP="00EC1646">
      <w:pPr>
        <w:suppressAutoHyphens/>
        <w:autoSpaceDE w:val="0"/>
        <w:autoSpaceDN w:val="0"/>
        <w:adjustRightInd w:val="0"/>
        <w:ind w:firstLine="340"/>
        <w:jc w:val="both"/>
      </w:pPr>
      <w:r w:rsidRPr="00EC1646">
        <w:t>Знаки безопасности установлены на видных местах и имеются во всех подразделениях.</w:t>
      </w:r>
    </w:p>
    <w:p w:rsidR="00B1523C" w:rsidRPr="00EC1646" w:rsidRDefault="00B1523C" w:rsidP="00B500D4">
      <w:pPr>
        <w:suppressAutoHyphens/>
        <w:autoSpaceDE w:val="0"/>
        <w:autoSpaceDN w:val="0"/>
        <w:adjustRightInd w:val="0"/>
        <w:ind w:firstLine="340"/>
        <w:jc w:val="center"/>
        <w:rPr>
          <w:b/>
          <w:bCs/>
        </w:rPr>
      </w:pPr>
      <w:r w:rsidRPr="00EC1646">
        <w:rPr>
          <w:b/>
          <w:bCs/>
        </w:rPr>
        <w:t>3. Затраты на мероприятия по охране труда</w:t>
      </w:r>
    </w:p>
    <w:p w:rsidR="00B1523C" w:rsidRPr="00EC1646" w:rsidRDefault="00B1523C" w:rsidP="00B500D4">
      <w:pPr>
        <w:suppressAutoHyphens/>
        <w:autoSpaceDE w:val="0"/>
        <w:autoSpaceDN w:val="0"/>
        <w:adjustRightInd w:val="0"/>
        <w:ind w:firstLine="340"/>
        <w:jc w:val="center"/>
        <w:rPr>
          <w:b/>
          <w:bCs/>
        </w:rPr>
      </w:pPr>
    </w:p>
    <w:tbl>
      <w:tblPr>
        <w:tblW w:w="9260" w:type="dxa"/>
        <w:tblInd w:w="-106" w:type="dxa"/>
        <w:tblLook w:val="0000"/>
      </w:tblPr>
      <w:tblGrid>
        <w:gridCol w:w="1198"/>
        <w:gridCol w:w="3696"/>
        <w:gridCol w:w="1025"/>
        <w:gridCol w:w="1178"/>
        <w:gridCol w:w="1037"/>
        <w:gridCol w:w="1126"/>
      </w:tblGrid>
      <w:tr w:rsidR="00B1523C" w:rsidRPr="00EC1646">
        <w:trPr>
          <w:trHeight w:val="1290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523C" w:rsidRPr="00EC1646" w:rsidRDefault="00B1523C" w:rsidP="007C142F">
            <w:pPr>
              <w:jc w:val="center"/>
            </w:pPr>
            <w:r w:rsidRPr="00EC1646">
              <w:t>N</w:t>
            </w:r>
          </w:p>
          <w:p w:rsidR="00B1523C" w:rsidRPr="00EC1646" w:rsidRDefault="00B1523C" w:rsidP="007C142F">
            <w:pPr>
              <w:jc w:val="center"/>
            </w:pPr>
            <w:r w:rsidRPr="00EC1646">
              <w:t>п/п</w:t>
            </w:r>
          </w:p>
        </w:tc>
        <w:tc>
          <w:tcPr>
            <w:tcW w:w="369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1523C" w:rsidRPr="00EC1646" w:rsidRDefault="00B1523C" w:rsidP="007C142F">
            <w:pPr>
              <w:jc w:val="center"/>
            </w:pPr>
            <w:r w:rsidRPr="00EC1646">
              <w:t> </w:t>
            </w:r>
          </w:p>
          <w:p w:rsidR="00B1523C" w:rsidRPr="00EC1646" w:rsidRDefault="00B1523C" w:rsidP="007C142F">
            <w:pPr>
              <w:jc w:val="center"/>
            </w:pPr>
            <w:r w:rsidRPr="00EC1646">
              <w:t>Мероприятия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1523C" w:rsidRPr="00EC1646" w:rsidRDefault="00B1523C" w:rsidP="007C142F">
            <w:pPr>
              <w:jc w:val="center"/>
            </w:pPr>
            <w:r w:rsidRPr="00EC1646">
              <w:t>Затраты</w:t>
            </w:r>
          </w:p>
          <w:p w:rsidR="00B1523C" w:rsidRPr="00EC1646" w:rsidRDefault="00B1523C" w:rsidP="007C142F">
            <w:pPr>
              <w:jc w:val="center"/>
            </w:pPr>
            <w:r w:rsidRPr="00EC1646">
              <w:t>тыс. руб.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1523C" w:rsidRPr="00EC1646" w:rsidRDefault="00B1523C" w:rsidP="007C142F">
            <w:pPr>
              <w:jc w:val="center"/>
            </w:pPr>
            <w:r w:rsidRPr="00EC1646">
              <w:t>Обеспеченность в %</w:t>
            </w:r>
          </w:p>
          <w:p w:rsidR="00B1523C" w:rsidRPr="00EC1646" w:rsidRDefault="00B1523C" w:rsidP="007C142F">
            <w:pPr>
              <w:jc w:val="center"/>
            </w:pPr>
            <w:r w:rsidRPr="00EC1646">
              <w:t>от полной потребности</w:t>
            </w:r>
          </w:p>
        </w:tc>
      </w:tr>
      <w:tr w:rsidR="00B1523C" w:rsidRPr="00EC1646">
        <w:trPr>
          <w:trHeight w:val="36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 w:rsidP="007C142F">
            <w:r w:rsidRPr="00EC1646">
              <w:t> </w:t>
            </w:r>
          </w:p>
        </w:tc>
        <w:tc>
          <w:tcPr>
            <w:tcW w:w="3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 w:rsidP="007C142F">
            <w:pPr>
              <w:jc w:val="center"/>
            </w:pPr>
            <w:r w:rsidRPr="00EC1646"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 w:rsidP="007C142F">
            <w:pPr>
              <w:jc w:val="center"/>
            </w:pPr>
            <w:r w:rsidRPr="00EC1646">
              <w:t>план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 w:rsidP="007C142F">
            <w:pPr>
              <w:jc w:val="center"/>
            </w:pPr>
            <w:r w:rsidRPr="00EC1646">
              <w:t>факт.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 w:rsidP="007C142F">
            <w:pPr>
              <w:jc w:val="center"/>
            </w:pPr>
            <w:r w:rsidRPr="00EC1646">
              <w:t>план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 w:rsidP="007C142F">
            <w:pPr>
              <w:jc w:val="center"/>
            </w:pPr>
            <w:r w:rsidRPr="00EC1646">
              <w:t>факт.</w:t>
            </w:r>
          </w:p>
        </w:tc>
      </w:tr>
      <w:tr w:rsidR="00B1523C" w:rsidRPr="00EC1646">
        <w:trPr>
          <w:trHeight w:val="36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 w:rsidP="007C142F">
            <w:pPr>
              <w:jc w:val="center"/>
            </w:pPr>
            <w:r w:rsidRPr="00EC1646">
              <w:t>1</w:t>
            </w:r>
          </w:p>
        </w:tc>
        <w:tc>
          <w:tcPr>
            <w:tcW w:w="3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 w:rsidP="007C142F">
            <w:pPr>
              <w:jc w:val="center"/>
            </w:pPr>
            <w:r w:rsidRPr="00EC1646">
              <w:t>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 w:rsidP="007C142F">
            <w:pPr>
              <w:jc w:val="center"/>
            </w:pPr>
            <w:r w:rsidRPr="00EC1646">
              <w:t>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 w:rsidP="007C142F">
            <w:pPr>
              <w:jc w:val="center"/>
            </w:pPr>
            <w:r w:rsidRPr="00EC1646">
              <w:t>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 w:rsidP="007C142F">
            <w:pPr>
              <w:jc w:val="center"/>
            </w:pPr>
            <w:r w:rsidRPr="00EC1646">
              <w:t>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 w:rsidP="007C142F">
            <w:pPr>
              <w:jc w:val="center"/>
            </w:pPr>
            <w:r w:rsidRPr="00EC1646">
              <w:t>6</w:t>
            </w:r>
          </w:p>
        </w:tc>
      </w:tr>
      <w:tr w:rsidR="00B1523C" w:rsidRPr="00EC1646">
        <w:trPr>
          <w:trHeight w:val="70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 w:rsidP="00D200CF">
            <w:r w:rsidRPr="00EC1646">
              <w:t>1.     </w:t>
            </w: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523C" w:rsidRPr="00EC1646" w:rsidRDefault="00B1523C" w:rsidP="007C142F">
            <w:r w:rsidRPr="00EC1646">
              <w:t>Выдача молока или других равноценных продуктов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523C" w:rsidRPr="00EC1646" w:rsidRDefault="00B1523C" w:rsidP="0032197E">
            <w:pPr>
              <w:jc w:val="center"/>
            </w:pPr>
            <w:r w:rsidRPr="00EC1646">
              <w:t>160,0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523C" w:rsidRPr="00EC1646" w:rsidRDefault="00B1523C">
            <w:pPr>
              <w:jc w:val="center"/>
            </w:pPr>
            <w:r w:rsidRPr="00EC1646">
              <w:t>166,1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523C" w:rsidRPr="00EC1646" w:rsidRDefault="00B1523C" w:rsidP="007C142F">
            <w:pPr>
              <w:jc w:val="center"/>
            </w:pPr>
            <w:r w:rsidRPr="00EC1646">
              <w:t>100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523C" w:rsidRPr="00EC1646" w:rsidRDefault="00B1523C" w:rsidP="007C142F">
            <w:pPr>
              <w:jc w:val="center"/>
            </w:pPr>
            <w:r w:rsidRPr="00EC1646">
              <w:t>100</w:t>
            </w:r>
          </w:p>
        </w:tc>
      </w:tr>
      <w:tr w:rsidR="00B1523C" w:rsidRPr="00EC1646">
        <w:trPr>
          <w:trHeight w:val="72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 w:rsidP="00D200CF">
            <w:r w:rsidRPr="00EC1646">
              <w:t>2.     </w:t>
            </w:r>
          </w:p>
        </w:tc>
        <w:tc>
          <w:tcPr>
            <w:tcW w:w="3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 w:rsidP="007C142F">
            <w:r w:rsidRPr="00EC1646">
              <w:t>Приобретение средства индивидуальной защиты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>
            <w:pPr>
              <w:jc w:val="center"/>
            </w:pPr>
            <w:r w:rsidRPr="00EC1646">
              <w:t>584,0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>
            <w:pPr>
              <w:jc w:val="center"/>
            </w:pPr>
            <w:r w:rsidRPr="00EC1646">
              <w:t>409,0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 w:rsidP="007C142F">
            <w:pPr>
              <w:jc w:val="center"/>
            </w:pPr>
            <w:r w:rsidRPr="00EC1646">
              <w:t>100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 w:rsidP="003B41DA">
            <w:pPr>
              <w:jc w:val="center"/>
            </w:pPr>
            <w:r w:rsidRPr="00EC1646">
              <w:t>100</w:t>
            </w:r>
          </w:p>
        </w:tc>
      </w:tr>
      <w:tr w:rsidR="00B1523C" w:rsidRPr="00EC1646">
        <w:trPr>
          <w:trHeight w:val="720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 w:rsidP="00D200CF">
            <w:r w:rsidRPr="00EC1646">
              <w:t>3.     </w:t>
            </w:r>
          </w:p>
        </w:tc>
        <w:tc>
          <w:tcPr>
            <w:tcW w:w="3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 w:rsidP="007C142F">
            <w:r w:rsidRPr="00EC1646">
              <w:t>Приобретение средств пожаротушения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>
            <w:pPr>
              <w:jc w:val="center"/>
            </w:pPr>
            <w:r w:rsidRPr="00EC1646">
              <w:t>100,0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>
            <w:pPr>
              <w:jc w:val="center"/>
            </w:pPr>
            <w:r w:rsidRPr="00EC1646">
              <w:t>108,4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 w:rsidP="003B41DA">
            <w:pPr>
              <w:jc w:val="center"/>
            </w:pPr>
            <w:r w:rsidRPr="00EC1646">
              <w:t>100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 w:rsidP="007C142F">
            <w:pPr>
              <w:jc w:val="center"/>
            </w:pPr>
            <w:r w:rsidRPr="00EC1646">
              <w:t>100</w:t>
            </w:r>
          </w:p>
        </w:tc>
      </w:tr>
      <w:tr w:rsidR="00B1523C" w:rsidRPr="00EC1646">
        <w:trPr>
          <w:trHeight w:val="720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 w:rsidP="00D200CF">
            <w:r w:rsidRPr="00EC1646">
              <w:t>4.     </w:t>
            </w:r>
          </w:p>
        </w:tc>
        <w:tc>
          <w:tcPr>
            <w:tcW w:w="3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 w:rsidP="007C142F">
            <w:r w:rsidRPr="00EC1646">
              <w:t>Приобретение медицинских аптечек и медикаментов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>
            <w:pPr>
              <w:jc w:val="center"/>
            </w:pPr>
            <w:r w:rsidRPr="00EC1646">
              <w:t>140,0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>
            <w:pPr>
              <w:jc w:val="center"/>
            </w:pPr>
            <w:r w:rsidRPr="00EC1646">
              <w:t>115,4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 w:rsidP="007C142F">
            <w:pPr>
              <w:jc w:val="center"/>
            </w:pPr>
            <w:r w:rsidRPr="00EC1646">
              <w:t>100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 w:rsidP="007C142F">
            <w:pPr>
              <w:jc w:val="center"/>
            </w:pPr>
            <w:r w:rsidRPr="00EC1646">
              <w:t>100</w:t>
            </w:r>
          </w:p>
        </w:tc>
      </w:tr>
      <w:tr w:rsidR="00B1523C" w:rsidRPr="00EC1646">
        <w:trPr>
          <w:trHeight w:val="108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 w:rsidP="00D200CF">
            <w:r w:rsidRPr="00EC1646">
              <w:t>5.     </w:t>
            </w:r>
          </w:p>
        </w:tc>
        <w:tc>
          <w:tcPr>
            <w:tcW w:w="3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 w:rsidP="007C142F">
            <w:r w:rsidRPr="00EC1646">
              <w:t>Проведение медицинских осмотров, флюорографий, прививок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>
            <w:pPr>
              <w:jc w:val="center"/>
            </w:pPr>
            <w:r w:rsidRPr="00EC1646">
              <w:t>100,0</w:t>
            </w:r>
          </w:p>
          <w:p w:rsidR="00B1523C" w:rsidRPr="00EC1646" w:rsidRDefault="00B1523C">
            <w:pPr>
              <w:jc w:val="center"/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>
            <w:pPr>
              <w:jc w:val="center"/>
            </w:pPr>
            <w:r w:rsidRPr="00EC1646">
              <w:t>99,7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 w:rsidP="007C142F">
            <w:pPr>
              <w:jc w:val="center"/>
            </w:pPr>
            <w:r w:rsidRPr="00EC1646">
              <w:t>100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 w:rsidP="007C142F">
            <w:pPr>
              <w:jc w:val="center"/>
            </w:pPr>
            <w:r w:rsidRPr="00EC1646">
              <w:t>99</w:t>
            </w:r>
          </w:p>
        </w:tc>
      </w:tr>
      <w:tr w:rsidR="00B1523C" w:rsidRPr="00EC1646">
        <w:trPr>
          <w:trHeight w:val="72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 w:rsidP="00D200CF">
            <w:r w:rsidRPr="00EC1646">
              <w:t>6.     </w:t>
            </w:r>
          </w:p>
        </w:tc>
        <w:tc>
          <w:tcPr>
            <w:tcW w:w="3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523C" w:rsidRDefault="00B1523C" w:rsidP="007C142F">
            <w:r w:rsidRPr="00EC1646">
              <w:t>Обучение и проверка знаний по охране труда</w:t>
            </w:r>
          </w:p>
          <w:p w:rsidR="00B1523C" w:rsidRPr="00EC1646" w:rsidRDefault="00B1523C" w:rsidP="007C142F"/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>
            <w:pPr>
              <w:jc w:val="center"/>
            </w:pPr>
            <w:r w:rsidRPr="00EC1646">
              <w:t>14,0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>
            <w:pPr>
              <w:jc w:val="center"/>
            </w:pPr>
            <w:r w:rsidRPr="00EC1646">
              <w:t>6,9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 w:rsidP="007C142F">
            <w:pPr>
              <w:jc w:val="center"/>
            </w:pPr>
            <w:r w:rsidRPr="00EC1646">
              <w:t>100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 w:rsidP="007C142F">
            <w:pPr>
              <w:jc w:val="center"/>
            </w:pPr>
            <w:r w:rsidRPr="00EC1646">
              <w:t>100</w:t>
            </w:r>
          </w:p>
        </w:tc>
      </w:tr>
      <w:tr w:rsidR="00B1523C" w:rsidRPr="00EC1646">
        <w:trPr>
          <w:trHeight w:val="72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 w:rsidP="00D200CF">
            <w:r w:rsidRPr="00EC1646">
              <w:t>7.     </w:t>
            </w:r>
          </w:p>
        </w:tc>
        <w:tc>
          <w:tcPr>
            <w:tcW w:w="3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 w:rsidP="007C142F">
            <w:r w:rsidRPr="00EC1646">
              <w:t>Проведение инструктажей по охране труда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>
            <w:pPr>
              <w:jc w:val="center"/>
            </w:pPr>
            <w:r w:rsidRPr="00EC1646">
              <w:t>-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>
            <w:pPr>
              <w:jc w:val="center"/>
            </w:pPr>
            <w:r w:rsidRPr="00EC1646"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 w:rsidP="007C142F">
            <w:pPr>
              <w:jc w:val="center"/>
            </w:pPr>
            <w:r w:rsidRPr="00EC1646">
              <w:t>100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 w:rsidP="007C142F">
            <w:pPr>
              <w:jc w:val="center"/>
            </w:pPr>
            <w:r w:rsidRPr="00EC1646">
              <w:t>100</w:t>
            </w:r>
          </w:p>
        </w:tc>
      </w:tr>
      <w:tr w:rsidR="00B1523C" w:rsidRPr="00EC1646">
        <w:trPr>
          <w:trHeight w:val="72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 w:rsidP="00D200CF">
            <w:r w:rsidRPr="00EC1646">
              <w:t>9.     </w:t>
            </w:r>
          </w:p>
        </w:tc>
        <w:tc>
          <w:tcPr>
            <w:tcW w:w="3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 w:rsidP="007C142F">
            <w:r w:rsidRPr="00EC1646">
              <w:t>Приобретение нормативной документации по охране труда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>
            <w:pPr>
              <w:jc w:val="center"/>
            </w:pPr>
            <w:r w:rsidRPr="00EC1646">
              <w:t>12,0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>
            <w:pPr>
              <w:jc w:val="center"/>
            </w:pPr>
            <w:r w:rsidRPr="00EC1646">
              <w:t>12,0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 w:rsidP="007C142F">
            <w:pPr>
              <w:jc w:val="center"/>
            </w:pPr>
            <w:r w:rsidRPr="00EC1646">
              <w:t>100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 w:rsidP="007C142F">
            <w:pPr>
              <w:jc w:val="center"/>
            </w:pPr>
            <w:r w:rsidRPr="00EC1646">
              <w:t>100</w:t>
            </w:r>
          </w:p>
        </w:tc>
      </w:tr>
      <w:tr w:rsidR="00B1523C" w:rsidRPr="00EC1646">
        <w:trPr>
          <w:trHeight w:val="72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 w:rsidP="00D200CF">
            <w:r w:rsidRPr="00EC1646">
              <w:t> 8</w:t>
            </w:r>
          </w:p>
        </w:tc>
        <w:tc>
          <w:tcPr>
            <w:tcW w:w="3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 w:rsidP="007C142F">
            <w:r w:rsidRPr="00EC1646">
              <w:t>Приобретение моющих и обезвреживающих средств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>
            <w:pPr>
              <w:jc w:val="center"/>
            </w:pPr>
            <w:r w:rsidRPr="00EC1646">
              <w:t>80,0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>
            <w:pPr>
              <w:jc w:val="center"/>
            </w:pPr>
            <w:r w:rsidRPr="00EC1646">
              <w:t>80,0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 w:rsidP="007C142F">
            <w:pPr>
              <w:jc w:val="center"/>
            </w:pPr>
            <w:r w:rsidRPr="00EC1646">
              <w:t>100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 w:rsidP="007C142F">
            <w:pPr>
              <w:jc w:val="center"/>
            </w:pPr>
            <w:r w:rsidRPr="00EC1646">
              <w:t>100</w:t>
            </w:r>
          </w:p>
        </w:tc>
      </w:tr>
      <w:tr w:rsidR="00B1523C" w:rsidRPr="00EC1646">
        <w:trPr>
          <w:trHeight w:val="1080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 w:rsidP="007B754C">
            <w:r w:rsidRPr="00EC1646">
              <w:t>9.           </w:t>
            </w:r>
          </w:p>
        </w:tc>
        <w:tc>
          <w:tcPr>
            <w:tcW w:w="3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 w:rsidP="007C142F">
            <w:r w:rsidRPr="00EC1646">
              <w:t>Проведение аттестации рабочих мест и замеров уровней опасных и вредных производственных факторов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>
            <w:pPr>
              <w:jc w:val="center"/>
            </w:pPr>
            <w:r w:rsidRPr="00EC1646">
              <w:t>87,0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>
            <w:pPr>
              <w:jc w:val="center"/>
            </w:pPr>
            <w:r w:rsidRPr="00EC1646">
              <w:t>87,0</w:t>
            </w:r>
          </w:p>
          <w:p w:rsidR="00B1523C" w:rsidRPr="00EC1646" w:rsidRDefault="00B1523C">
            <w:pPr>
              <w:jc w:val="center"/>
            </w:pPr>
            <w:r w:rsidRPr="00EC1646"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 w:rsidP="007C142F">
            <w:pPr>
              <w:jc w:val="center"/>
            </w:pPr>
            <w:r w:rsidRPr="00EC1646">
              <w:t>40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 w:rsidP="007C142F">
            <w:pPr>
              <w:jc w:val="center"/>
            </w:pPr>
            <w:r w:rsidRPr="00EC1646">
              <w:t>40</w:t>
            </w:r>
          </w:p>
          <w:p w:rsidR="00B1523C" w:rsidRPr="00EC1646" w:rsidRDefault="00B1523C" w:rsidP="007C142F">
            <w:pPr>
              <w:jc w:val="center"/>
            </w:pPr>
          </w:p>
        </w:tc>
      </w:tr>
      <w:tr w:rsidR="00B1523C" w:rsidRPr="00EC1646">
        <w:trPr>
          <w:trHeight w:val="2328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 w:rsidP="007B754C">
            <w:r w:rsidRPr="00EC1646">
              <w:t>10.           </w:t>
            </w:r>
          </w:p>
        </w:tc>
        <w:tc>
          <w:tcPr>
            <w:tcW w:w="3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 w:rsidP="007C142F">
            <w:r w:rsidRPr="00EC1646">
              <w:t>Строительно-ремонтные работы по предотвращению влияния вредных и опасных факторов на жизнь и здоровье работников, приведения рабочих мест в соответствии с нормами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 w:rsidP="00CE5C48">
            <w:pPr>
              <w:jc w:val="center"/>
            </w:pPr>
            <w:r w:rsidRPr="00EC1646">
              <w:t>2</w:t>
            </w:r>
            <w:r>
              <w:t>219</w:t>
            </w:r>
            <w:r w:rsidRPr="00EC1646">
              <w:t>,0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>
            <w:pPr>
              <w:jc w:val="center"/>
            </w:pPr>
            <w:r w:rsidRPr="00EC1646">
              <w:t>2385,8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 w:rsidP="007C142F">
            <w:pPr>
              <w:jc w:val="center"/>
            </w:pPr>
            <w:r w:rsidRPr="00EC1646">
              <w:t>85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 w:rsidP="007C142F">
            <w:pPr>
              <w:jc w:val="center"/>
            </w:pPr>
            <w:r w:rsidRPr="00EC1646">
              <w:t>89</w:t>
            </w:r>
          </w:p>
        </w:tc>
      </w:tr>
      <w:tr w:rsidR="00B1523C" w:rsidRPr="00EC1646">
        <w:trPr>
          <w:trHeight w:val="360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 w:rsidP="007C142F">
            <w:r w:rsidRPr="00EC1646">
              <w:t>11.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 w:rsidP="00B70E5E">
            <w:r w:rsidRPr="00EC1646">
              <w:t>Противопожарные мероприятия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 w:rsidP="003F07DC">
            <w:pPr>
              <w:jc w:val="center"/>
            </w:pPr>
            <w:r w:rsidRPr="00EC1646">
              <w:t>576,0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 w:rsidP="00A87C10">
            <w:pPr>
              <w:jc w:val="center"/>
            </w:pPr>
            <w:r w:rsidRPr="00EC1646">
              <w:t>576,0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>
            <w:pPr>
              <w:jc w:val="center"/>
            </w:pPr>
            <w:r w:rsidRPr="00EC1646">
              <w:t>100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 w:rsidP="007C142F">
            <w:pPr>
              <w:jc w:val="center"/>
            </w:pPr>
            <w:r w:rsidRPr="00EC1646">
              <w:t>100 </w:t>
            </w:r>
          </w:p>
        </w:tc>
      </w:tr>
      <w:tr w:rsidR="00B1523C" w:rsidRPr="00EC1646">
        <w:trPr>
          <w:trHeight w:val="360"/>
        </w:trPr>
        <w:tc>
          <w:tcPr>
            <w:tcW w:w="4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 w:rsidP="007C142F">
            <w:pPr>
              <w:rPr>
                <w:b/>
                <w:bCs/>
                <w:u w:val="single"/>
              </w:rPr>
            </w:pPr>
            <w:r w:rsidRPr="00EC1646">
              <w:rPr>
                <w:b/>
                <w:bCs/>
                <w:u w:val="single"/>
              </w:rPr>
              <w:t>Всего: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 w:rsidP="00CE5C48">
            <w:pPr>
              <w:jc w:val="center"/>
            </w:pPr>
            <w:r>
              <w:t>4077</w:t>
            </w:r>
            <w:r w:rsidRPr="00EC1646">
              <w:t>,0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 w:rsidP="00A87C10">
            <w:pPr>
              <w:jc w:val="center"/>
            </w:pPr>
            <w:r w:rsidRPr="00EC1646">
              <w:t>4046,3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>
            <w:pPr>
              <w:jc w:val="center"/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23C" w:rsidRPr="00EC1646" w:rsidRDefault="00B1523C" w:rsidP="007C142F">
            <w:pPr>
              <w:jc w:val="center"/>
            </w:pPr>
          </w:p>
        </w:tc>
      </w:tr>
    </w:tbl>
    <w:p w:rsidR="00B1523C" w:rsidRPr="00EC1646" w:rsidRDefault="00B1523C" w:rsidP="00B500D4">
      <w:pPr>
        <w:suppressAutoHyphens/>
        <w:autoSpaceDE w:val="0"/>
        <w:autoSpaceDN w:val="0"/>
        <w:adjustRightInd w:val="0"/>
        <w:ind w:firstLine="340"/>
        <w:rPr>
          <w:b/>
          <w:bCs/>
        </w:rPr>
      </w:pPr>
    </w:p>
    <w:p w:rsidR="00B1523C" w:rsidRPr="00EC1646" w:rsidRDefault="00B1523C" w:rsidP="00B500D4">
      <w:pPr>
        <w:suppressAutoHyphens/>
        <w:autoSpaceDE w:val="0"/>
        <w:autoSpaceDN w:val="0"/>
        <w:adjustRightInd w:val="0"/>
        <w:jc w:val="center"/>
        <w:rPr>
          <w:u w:val="single"/>
        </w:rPr>
      </w:pPr>
    </w:p>
    <w:p w:rsidR="00B1523C" w:rsidRPr="00EC1646" w:rsidRDefault="00B1523C" w:rsidP="00B500D4">
      <w:pPr>
        <w:suppressAutoHyphens/>
        <w:autoSpaceDE w:val="0"/>
        <w:autoSpaceDN w:val="0"/>
        <w:adjustRightInd w:val="0"/>
        <w:ind w:firstLine="340"/>
        <w:jc w:val="center"/>
        <w:rPr>
          <w:b/>
          <w:bCs/>
        </w:rPr>
      </w:pPr>
      <w:r w:rsidRPr="00EC1646">
        <w:rPr>
          <w:b/>
          <w:bCs/>
        </w:rPr>
        <w:t>4. Организация работ по охране труда.</w:t>
      </w:r>
    </w:p>
    <w:p w:rsidR="00B1523C" w:rsidRPr="00EC1646" w:rsidRDefault="00B1523C" w:rsidP="00B500D4">
      <w:pPr>
        <w:suppressAutoHyphens/>
        <w:autoSpaceDE w:val="0"/>
        <w:autoSpaceDN w:val="0"/>
        <w:adjustRightInd w:val="0"/>
        <w:jc w:val="both"/>
      </w:pPr>
    </w:p>
    <w:p w:rsidR="00B1523C" w:rsidRPr="00EC1646" w:rsidRDefault="00B1523C" w:rsidP="00B500D4">
      <w:pPr>
        <w:suppressAutoHyphens/>
        <w:autoSpaceDE w:val="0"/>
        <w:autoSpaceDN w:val="0"/>
        <w:adjustRightInd w:val="0"/>
        <w:ind w:firstLine="340"/>
        <w:jc w:val="both"/>
      </w:pPr>
      <w:r w:rsidRPr="00EC1646">
        <w:t xml:space="preserve">     Для осуществления функции в области охраны труда, техники безопасности, промсанитарии,  пожарной  безопасности  и  социальной работы  в  Архангельском ЦГМС-Р имеется группа по охране труда и социальным вопросам (ОТ и СВ), состоящей из 2 человек: : ведущий инженер по охране труда - руководитель группы и инженер по охране труда и социальным вопросам.</w:t>
      </w:r>
    </w:p>
    <w:p w:rsidR="00B1523C" w:rsidRPr="00EC1646" w:rsidRDefault="00B1523C" w:rsidP="00B500D4">
      <w:pPr>
        <w:suppressAutoHyphens/>
        <w:autoSpaceDE w:val="0"/>
        <w:autoSpaceDN w:val="0"/>
        <w:adjustRightInd w:val="0"/>
        <w:ind w:firstLine="340"/>
        <w:jc w:val="both"/>
      </w:pPr>
      <w:r w:rsidRPr="00EC1646">
        <w:t xml:space="preserve">Уполномоченные (доверенные) лица по охране труда избраны в: </w:t>
      </w:r>
    </w:p>
    <w:p w:rsidR="00B1523C" w:rsidRPr="00EC1646" w:rsidRDefault="00B1523C" w:rsidP="00B500D4">
      <w:pPr>
        <w:suppressAutoHyphens/>
        <w:autoSpaceDE w:val="0"/>
        <w:autoSpaceDN w:val="0"/>
        <w:adjustRightInd w:val="0"/>
        <w:ind w:firstLine="340"/>
        <w:jc w:val="both"/>
      </w:pPr>
      <w:r w:rsidRPr="00EC1646">
        <w:t>ИВЦ-МТС, ССИ, база флота, АЭ Архангельск, М-2 Архангельск, Двинской Березник, Конево, Коноша, Коткино, Мосеево, Няндома, Сура, Хорей-Вер, Хоседа-Хард, Холмогоры, Шенкурск, Яренск, Г-1 Вельск, Г-2 Емецк, Лешуконское, Пинега, Б. Брусовица, СДУС, АЭ-МГ-2 Малые Кармакулы, ОГМС Амдерма, ОГМС Каргополь, ОГМС Нарьян-Мар;</w:t>
      </w:r>
    </w:p>
    <w:p w:rsidR="00B1523C" w:rsidRPr="00EC1646" w:rsidRDefault="00B1523C" w:rsidP="00B500D4">
      <w:pPr>
        <w:suppressAutoHyphens/>
        <w:autoSpaceDE w:val="0"/>
        <w:autoSpaceDN w:val="0"/>
        <w:adjustRightInd w:val="0"/>
        <w:ind w:firstLine="340"/>
        <w:jc w:val="both"/>
      </w:pPr>
      <w:r w:rsidRPr="00EC1646">
        <w:t>Отраслевое тарифное Соглашение по вопросам улучшения условий и охраны труда в ГУ «Архангельский ЦГМС-Р» выполняется.</w:t>
      </w:r>
    </w:p>
    <w:p w:rsidR="00B1523C" w:rsidRPr="00EC1646" w:rsidRDefault="00B1523C" w:rsidP="00B500D4">
      <w:pPr>
        <w:suppressAutoHyphens/>
        <w:autoSpaceDE w:val="0"/>
        <w:autoSpaceDN w:val="0"/>
        <w:adjustRightInd w:val="0"/>
        <w:ind w:firstLine="340"/>
        <w:jc w:val="both"/>
      </w:pPr>
    </w:p>
    <w:p w:rsidR="00B1523C" w:rsidRPr="00EC1646" w:rsidRDefault="00B1523C" w:rsidP="00B500D4">
      <w:pPr>
        <w:suppressAutoHyphens/>
        <w:autoSpaceDE w:val="0"/>
        <w:autoSpaceDN w:val="0"/>
        <w:adjustRightInd w:val="0"/>
        <w:ind w:firstLine="340"/>
        <w:jc w:val="center"/>
        <w:rPr>
          <w:b/>
          <w:bCs/>
        </w:rPr>
      </w:pPr>
      <w:r w:rsidRPr="00EC1646">
        <w:rPr>
          <w:b/>
          <w:bCs/>
        </w:rPr>
        <w:t>5. Предложения</w:t>
      </w:r>
    </w:p>
    <w:p w:rsidR="00B1523C" w:rsidRPr="00EC1646" w:rsidRDefault="00B1523C" w:rsidP="00B500D4">
      <w:pPr>
        <w:suppressAutoHyphens/>
        <w:autoSpaceDE w:val="0"/>
        <w:autoSpaceDN w:val="0"/>
        <w:adjustRightInd w:val="0"/>
        <w:ind w:firstLine="340"/>
        <w:jc w:val="both"/>
      </w:pPr>
    </w:p>
    <w:p w:rsidR="00B1523C" w:rsidRPr="00EC1646" w:rsidRDefault="00B1523C" w:rsidP="00B500D4">
      <w:pPr>
        <w:suppressAutoHyphens/>
        <w:autoSpaceDE w:val="0"/>
        <w:autoSpaceDN w:val="0"/>
        <w:adjustRightInd w:val="0"/>
        <w:ind w:firstLine="340"/>
        <w:jc w:val="both"/>
      </w:pPr>
      <w:r w:rsidRPr="00EC1646">
        <w:t xml:space="preserve">1. В целях выполнения требований правил пожарной безопасности и предписаний инспекций Госпожнадзора включать в государственный заказ мероприятий по оборудованию служебных зданий системами автоматической пожарной сигнализации с выделением целевого финансирования. </w:t>
      </w:r>
    </w:p>
    <w:p w:rsidR="00B1523C" w:rsidRPr="00EC1646" w:rsidRDefault="00B1523C" w:rsidP="00B500D4">
      <w:pPr>
        <w:suppressAutoHyphens/>
        <w:autoSpaceDE w:val="0"/>
        <w:autoSpaceDN w:val="0"/>
        <w:adjustRightInd w:val="0"/>
        <w:ind w:firstLine="340"/>
        <w:jc w:val="both"/>
      </w:pPr>
      <w:r w:rsidRPr="00EC1646">
        <w:t>2. В целях совершенствования системы охраны труда, улучшения условий труда и снижения травматизма необходимо выделить финансирование на проведение аттестации рабочих мест по условиям труда в ГУ «Архангельский ЦГМС-Р»</w:t>
      </w:r>
    </w:p>
    <w:p w:rsidR="00B1523C" w:rsidRPr="00EC1646" w:rsidRDefault="00B1523C" w:rsidP="00B500D4">
      <w:pPr>
        <w:suppressAutoHyphens/>
        <w:autoSpaceDE w:val="0"/>
        <w:autoSpaceDN w:val="0"/>
        <w:adjustRightInd w:val="0"/>
        <w:ind w:firstLine="340"/>
        <w:jc w:val="both"/>
      </w:pPr>
    </w:p>
    <w:p w:rsidR="00B1523C" w:rsidRPr="00EC1646" w:rsidRDefault="00B1523C" w:rsidP="00B500D4"/>
    <w:p w:rsidR="00B1523C" w:rsidRPr="00EC1646" w:rsidRDefault="00B1523C" w:rsidP="00B500D4">
      <w:r>
        <w:t>И</w:t>
      </w:r>
      <w:r w:rsidRPr="00EC1646">
        <w:t xml:space="preserve">.о. начальника Центра                                                  </w:t>
      </w:r>
      <w:r>
        <w:t xml:space="preserve">                             </w:t>
      </w:r>
      <w:r w:rsidRPr="00EC1646">
        <w:t xml:space="preserve">        И.А. Паромова</w:t>
      </w:r>
    </w:p>
    <w:p w:rsidR="00B1523C" w:rsidRPr="00DC1653" w:rsidRDefault="00B1523C" w:rsidP="00B500D4">
      <w:pPr>
        <w:rPr>
          <w:sz w:val="28"/>
          <w:szCs w:val="28"/>
        </w:rPr>
      </w:pPr>
    </w:p>
    <w:p w:rsidR="00B1523C" w:rsidRDefault="00B1523C"/>
    <w:sectPr w:rsidR="00B1523C" w:rsidSect="00EC1646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ET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00D4"/>
    <w:rsid w:val="000011A9"/>
    <w:rsid w:val="00010731"/>
    <w:rsid w:val="00022203"/>
    <w:rsid w:val="00027711"/>
    <w:rsid w:val="000319A3"/>
    <w:rsid w:val="000370DC"/>
    <w:rsid w:val="000524E2"/>
    <w:rsid w:val="00075D01"/>
    <w:rsid w:val="000B254A"/>
    <w:rsid w:val="000C0BF5"/>
    <w:rsid w:val="000C6A7B"/>
    <w:rsid w:val="0010475E"/>
    <w:rsid w:val="001B3ED3"/>
    <w:rsid w:val="001C3291"/>
    <w:rsid w:val="00213A23"/>
    <w:rsid w:val="00255C6E"/>
    <w:rsid w:val="002608CF"/>
    <w:rsid w:val="002B25A7"/>
    <w:rsid w:val="002D22AF"/>
    <w:rsid w:val="0030437E"/>
    <w:rsid w:val="00304FA9"/>
    <w:rsid w:val="0032197E"/>
    <w:rsid w:val="003304EA"/>
    <w:rsid w:val="00351060"/>
    <w:rsid w:val="0038432C"/>
    <w:rsid w:val="003A54D7"/>
    <w:rsid w:val="003A638F"/>
    <w:rsid w:val="003B0419"/>
    <w:rsid w:val="003B41DA"/>
    <w:rsid w:val="003C1C39"/>
    <w:rsid w:val="003F07DC"/>
    <w:rsid w:val="003F3680"/>
    <w:rsid w:val="00480F78"/>
    <w:rsid w:val="0049053D"/>
    <w:rsid w:val="004D7B1B"/>
    <w:rsid w:val="004F6026"/>
    <w:rsid w:val="004F797F"/>
    <w:rsid w:val="00564A59"/>
    <w:rsid w:val="005854FA"/>
    <w:rsid w:val="00587D91"/>
    <w:rsid w:val="005A6711"/>
    <w:rsid w:val="005B431F"/>
    <w:rsid w:val="00621D74"/>
    <w:rsid w:val="00680458"/>
    <w:rsid w:val="00681891"/>
    <w:rsid w:val="006C6855"/>
    <w:rsid w:val="006E175E"/>
    <w:rsid w:val="00701E59"/>
    <w:rsid w:val="007447B6"/>
    <w:rsid w:val="00753FD5"/>
    <w:rsid w:val="0078421C"/>
    <w:rsid w:val="007B19B1"/>
    <w:rsid w:val="007B754C"/>
    <w:rsid w:val="007C142F"/>
    <w:rsid w:val="007D2C4C"/>
    <w:rsid w:val="00832E3D"/>
    <w:rsid w:val="00885192"/>
    <w:rsid w:val="008863F8"/>
    <w:rsid w:val="008C6316"/>
    <w:rsid w:val="009040CD"/>
    <w:rsid w:val="00951499"/>
    <w:rsid w:val="009642A3"/>
    <w:rsid w:val="00974BB3"/>
    <w:rsid w:val="009D0A21"/>
    <w:rsid w:val="00A622C7"/>
    <w:rsid w:val="00A77550"/>
    <w:rsid w:val="00A87C10"/>
    <w:rsid w:val="00A93297"/>
    <w:rsid w:val="00AA2D69"/>
    <w:rsid w:val="00B119D6"/>
    <w:rsid w:val="00B1259A"/>
    <w:rsid w:val="00B1523C"/>
    <w:rsid w:val="00B500D4"/>
    <w:rsid w:val="00B70E5E"/>
    <w:rsid w:val="00B74B38"/>
    <w:rsid w:val="00B769DF"/>
    <w:rsid w:val="00B85142"/>
    <w:rsid w:val="00CA308C"/>
    <w:rsid w:val="00CA61C0"/>
    <w:rsid w:val="00CB34E4"/>
    <w:rsid w:val="00CC5B69"/>
    <w:rsid w:val="00CE5C48"/>
    <w:rsid w:val="00D07512"/>
    <w:rsid w:val="00D11D03"/>
    <w:rsid w:val="00D200CF"/>
    <w:rsid w:val="00D30EEB"/>
    <w:rsid w:val="00D70435"/>
    <w:rsid w:val="00DC1653"/>
    <w:rsid w:val="00DC2CE8"/>
    <w:rsid w:val="00DD48C9"/>
    <w:rsid w:val="00DE3D65"/>
    <w:rsid w:val="00EB096A"/>
    <w:rsid w:val="00EC1646"/>
    <w:rsid w:val="00ED5C37"/>
    <w:rsid w:val="00EE01AC"/>
    <w:rsid w:val="00F51DA3"/>
    <w:rsid w:val="00F62A17"/>
    <w:rsid w:val="00F67827"/>
    <w:rsid w:val="00F90DB5"/>
    <w:rsid w:val="00FB3AED"/>
    <w:rsid w:val="00FD3F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0D4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B500D4"/>
    <w:pPr>
      <w:suppressAutoHyphens/>
      <w:autoSpaceDE w:val="0"/>
      <w:autoSpaceDN w:val="0"/>
      <w:adjustRightInd w:val="0"/>
      <w:ind w:firstLine="340"/>
      <w:jc w:val="both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811E6"/>
    <w:rPr>
      <w:sz w:val="24"/>
      <w:szCs w:val="24"/>
    </w:rPr>
  </w:style>
  <w:style w:type="paragraph" w:customStyle="1" w:styleId="a">
    <w:name w:val="Нормальный Знак"/>
    <w:basedOn w:val="Normal"/>
    <w:link w:val="a0"/>
    <w:uiPriority w:val="99"/>
    <w:rsid w:val="003B41DA"/>
    <w:pPr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ascii="TimesET" w:hAnsi="TimesET" w:cs="TimesET"/>
      <w:sz w:val="20"/>
      <w:szCs w:val="20"/>
    </w:rPr>
  </w:style>
  <w:style w:type="character" w:customStyle="1" w:styleId="a0">
    <w:name w:val="Нормальный Знак Знак"/>
    <w:basedOn w:val="DefaultParagraphFont"/>
    <w:link w:val="a"/>
    <w:uiPriority w:val="99"/>
    <w:locked/>
    <w:rsid w:val="003B41DA"/>
    <w:rPr>
      <w:rFonts w:ascii="TimesET" w:hAnsi="TimesET" w:cs="TimesET"/>
    </w:rPr>
  </w:style>
  <w:style w:type="paragraph" w:styleId="BalloonText">
    <w:name w:val="Balloon Text"/>
    <w:basedOn w:val="Normal"/>
    <w:link w:val="BalloonTextChar"/>
    <w:uiPriority w:val="99"/>
    <w:semiHidden/>
    <w:rsid w:val="00B119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11E6"/>
    <w:rPr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5350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3</Pages>
  <Words>1113</Words>
  <Characters>6349</Characters>
  <Application>Microsoft Office Outlook</Application>
  <DocSecurity>0</DocSecurity>
  <Lines>0</Lines>
  <Paragraphs>0</Paragraphs>
  <ScaleCrop>false</ScaleCrop>
  <Company>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OXRANA_TRUDA2</dc:creator>
  <cp:keywords/>
  <dc:description/>
  <cp:lastModifiedBy>1</cp:lastModifiedBy>
  <cp:revision>3</cp:revision>
  <cp:lastPrinted>2010-12-29T11:46:00Z</cp:lastPrinted>
  <dcterms:created xsi:type="dcterms:W3CDTF">2010-12-29T08:16:00Z</dcterms:created>
  <dcterms:modified xsi:type="dcterms:W3CDTF">2010-12-29T11:46:00Z</dcterms:modified>
</cp:coreProperties>
</file>